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D5" w:rsidRDefault="00444FD5" w:rsidP="00444FD5">
      <w:pPr>
        <w:rPr>
          <w:sz w:val="2"/>
        </w:rPr>
      </w:pPr>
      <w:bookmarkStart w:id="0" w:name="Inicio"/>
      <w:bookmarkEnd w:id="0"/>
    </w:p>
    <w:p w:rsidR="00444FD5" w:rsidRDefault="00444FD5" w:rsidP="00444FD5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AXENCIA GALEGA DE CALIDADE AGROALIMENTARIA (AGACAL)</w:t>
      </w:r>
    </w:p>
    <w:p w:rsidR="00444FD5" w:rsidRDefault="00444FD5" w:rsidP="00444FD5">
      <w:pPr>
        <w:rPr>
          <w:sz w:val="12"/>
        </w:rPr>
      </w:pPr>
    </w:p>
    <w:p w:rsidR="00444FD5" w:rsidRDefault="00444FD5" w:rsidP="00444F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XERENCIA</w:t>
      </w:r>
    </w:p>
    <w:p w:rsidR="00444FD5" w:rsidRDefault="00444FD5" w:rsidP="00444F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444FD5" w:rsidRPr="00444FD5" w:rsidTr="00444FD5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MR.A11.00.002.15770.010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444FD5" w:rsidRPr="00444FD5" w:rsidRDefault="007C008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7C0085">
              <w:rPr>
                <w:sz w:val="14"/>
                <w:highlight w:val="lightGray"/>
              </w:rPr>
              <w:t>XEFATURA SECCIÓN HABILITACIÓN DE NÓMINAS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14.828,38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444FD5" w:rsidRPr="00444FD5" w:rsidRDefault="00801DE7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>
              <w:rPr>
                <w:sz w:val="14"/>
                <w:highlight w:val="lightGray"/>
              </w:rPr>
              <w:t>PER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444FD5" w:rsidRPr="00444FD5" w:rsidRDefault="00444FD5" w:rsidP="00625C97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444FD5">
              <w:rPr>
                <w:sz w:val="14"/>
                <w:highlight w:val="lightGray"/>
              </w:rPr>
              <w:t>DISPOÑIBILIDADE HORARIA (ACORDO DO CONSELLO DA XUNTA DO 30/12/2008).</w:t>
            </w:r>
          </w:p>
        </w:tc>
      </w:tr>
      <w:tr w:rsidR="00444FD5" w:rsidTr="00444FD5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4FD5" w:rsidRDefault="00444FD5" w:rsidP="00625C97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444FD5" w:rsidRDefault="00444FD5">
      <w:pPr>
        <w:pStyle w:val="Encabezado"/>
        <w:tabs>
          <w:tab w:val="clear" w:pos="4252"/>
          <w:tab w:val="clear" w:pos="8504"/>
        </w:tabs>
      </w:pPr>
    </w:p>
    <w:p w:rsidR="00444FD5" w:rsidRDefault="00444FD5">
      <w:pPr>
        <w:pStyle w:val="Encabezado"/>
        <w:tabs>
          <w:tab w:val="clear" w:pos="4252"/>
          <w:tab w:val="clear" w:pos="8504"/>
        </w:tabs>
      </w:pPr>
    </w:p>
    <w:p w:rsidR="00444FD5" w:rsidRDefault="00444FD5">
      <w:pPr>
        <w:pStyle w:val="Encabezado"/>
        <w:tabs>
          <w:tab w:val="clear" w:pos="4252"/>
          <w:tab w:val="clear" w:pos="8504"/>
        </w:tabs>
      </w:pPr>
    </w:p>
    <w:p w:rsidR="00444FD5" w:rsidRDefault="00444FD5">
      <w:pPr>
        <w:pStyle w:val="Encabezado"/>
        <w:tabs>
          <w:tab w:val="clear" w:pos="4252"/>
          <w:tab w:val="clear" w:pos="8504"/>
        </w:tabs>
      </w:pPr>
    </w:p>
    <w:p w:rsidR="00444FD5" w:rsidRDefault="00444FD5">
      <w:pPr>
        <w:pStyle w:val="Encabezado"/>
        <w:tabs>
          <w:tab w:val="clear" w:pos="4252"/>
          <w:tab w:val="clear" w:pos="8504"/>
        </w:tabs>
      </w:pPr>
    </w:p>
    <w:p w:rsidR="00444FD5" w:rsidRDefault="00444FD5" w:rsidP="00444FD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FORMAS DE PROVISIÓN</w:t>
      </w:r>
    </w:p>
    <w:p w:rsidR="00444FD5" w:rsidRDefault="00444FD5" w:rsidP="00444FD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44FD5" w:rsidRDefault="00444FD5" w:rsidP="00444FD5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444FD5" w:rsidRDefault="00444FD5" w:rsidP="00444FD5">
      <w:pPr>
        <w:pStyle w:val="Encabezado"/>
        <w:tabs>
          <w:tab w:val="clear" w:pos="4252"/>
          <w:tab w:val="clear" w:pos="8504"/>
        </w:tabs>
      </w:pPr>
    </w:p>
    <w:p w:rsidR="00444FD5" w:rsidRDefault="00444FD5" w:rsidP="00444FD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44FD5" w:rsidRDefault="00444FD5" w:rsidP="00444FD5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444FD5" w:rsidRDefault="00444FD5" w:rsidP="00444FD5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44FD5" w:rsidRDefault="00444FD5" w:rsidP="00444FD5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801DE7" w:rsidRDefault="00801DE7" w:rsidP="00444FD5">
      <w:pPr>
        <w:pStyle w:val="Encabezado"/>
        <w:tabs>
          <w:tab w:val="clear" w:pos="4252"/>
          <w:tab w:val="clear" w:pos="8504"/>
        </w:tabs>
      </w:pPr>
    </w:p>
    <w:p w:rsidR="00801DE7" w:rsidRDefault="00801DE7" w:rsidP="00801DE7">
      <w:pPr>
        <w:pStyle w:val="Encabezado"/>
        <w:tabs>
          <w:tab w:val="clear" w:pos="4252"/>
          <w:tab w:val="clear" w:pos="8504"/>
        </w:tabs>
      </w:pPr>
    </w:p>
    <w:p w:rsidR="00801DE7" w:rsidRDefault="00801DE7" w:rsidP="00801DE7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801DE7" w:rsidRDefault="00801DE7" w:rsidP="00801DE7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01DE7" w:rsidRDefault="00801DE7" w:rsidP="00444FD5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  <w:bookmarkStart w:id="1" w:name="_GoBack"/>
      <w:bookmarkEnd w:id="1"/>
    </w:p>
    <w:sectPr w:rsidR="00801DE7">
      <w:headerReference w:type="first" r:id="rId7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FD5" w:rsidRDefault="00444FD5">
      <w:pPr>
        <w:pStyle w:val="Encabezado"/>
      </w:pPr>
      <w:r>
        <w:separator/>
      </w:r>
    </w:p>
  </w:endnote>
  <w:endnote w:type="continuationSeparator" w:id="0">
    <w:p w:rsidR="00444FD5" w:rsidRDefault="00444FD5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FD5" w:rsidRDefault="00444FD5">
      <w:pPr>
        <w:pStyle w:val="Encabezado"/>
      </w:pPr>
      <w:r>
        <w:separator/>
      </w:r>
    </w:p>
  </w:footnote>
  <w:footnote w:type="continuationSeparator" w:id="0">
    <w:p w:rsidR="00444FD5" w:rsidRDefault="00444FD5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FD5" w:rsidRDefault="00444FD5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444FD5" w:rsidRDefault="004834EF">
    <w:pPr>
      <w:pStyle w:val="Encabezado"/>
      <w:ind w:right="84"/>
      <w:jc w:val="right"/>
      <w:rPr>
        <w:b/>
      </w:rPr>
    </w:pPr>
    <w:r>
      <w:rPr>
        <w:b/>
      </w:rPr>
      <w:t>15</w:t>
    </w:r>
    <w:r w:rsidR="00444FD5">
      <w:rPr>
        <w:b/>
      </w:rPr>
      <w:t>/07/2024</w:t>
    </w:r>
  </w:p>
  <w:p w:rsidR="00444FD5" w:rsidRDefault="00444FD5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DO MEDIO RURAL</w:t>
    </w:r>
  </w:p>
  <w:p w:rsidR="00444FD5" w:rsidRDefault="00444FD5">
    <w:pPr>
      <w:pStyle w:val="Encabezado"/>
      <w:ind w:right="84"/>
      <w:jc w:val="center"/>
      <w:rPr>
        <w:b/>
        <w:sz w:val="8"/>
      </w:rPr>
    </w:pPr>
  </w:p>
  <w:p w:rsidR="00444FD5" w:rsidRDefault="00444FD5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444FD5" w:rsidRDefault="00444FD5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444FD5" w:rsidTr="00D1435D">
      <w:tc>
        <w:tcPr>
          <w:tcW w:w="1859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444FD5" w:rsidRDefault="00444FD5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444FD5" w:rsidRDefault="00444FD5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444FD5" w:rsidRDefault="00444FD5">
          <w:pPr>
            <w:pStyle w:val="Encabezado"/>
            <w:rPr>
              <w:b/>
              <w:sz w:val="16"/>
            </w:rPr>
          </w:pPr>
        </w:p>
        <w:p w:rsidR="00444FD5" w:rsidRDefault="00444FD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444FD5" w:rsidRDefault="00444FD5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D5"/>
    <w:rsid w:val="001874A9"/>
    <w:rsid w:val="00223707"/>
    <w:rsid w:val="00444FD5"/>
    <w:rsid w:val="004834EF"/>
    <w:rsid w:val="007C0085"/>
    <w:rsid w:val="00801DE7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5</TotalTime>
  <Pages>1</Pages>
  <Words>66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4</cp:revision>
  <cp:lastPrinted>1900-12-31T22:00:00Z</cp:lastPrinted>
  <dcterms:created xsi:type="dcterms:W3CDTF">2024-07-01T10:25:00Z</dcterms:created>
  <dcterms:modified xsi:type="dcterms:W3CDTF">2024-07-15T08:44:00Z</dcterms:modified>
</cp:coreProperties>
</file>